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HOLM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d.ca.1441)</w:t>
      </w:r>
    </w:p>
    <w:p w:rsid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Brent </w:t>
      </w:r>
      <w:proofErr w:type="spellStart"/>
      <w:r>
        <w:rPr>
          <w:rFonts w:ascii="Times New Roman" w:hAnsi="Times New Roman" w:cs="Times New Roman"/>
          <w:sz w:val="24"/>
          <w:szCs w:val="24"/>
        </w:rPr>
        <w:t>Eleigh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:rsid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Jun.1441</w:t>
      </w:r>
      <w:r>
        <w:rPr>
          <w:rFonts w:ascii="Times New Roman" w:hAnsi="Times New Roman" w:cs="Times New Roman"/>
          <w:sz w:val="24"/>
          <w:szCs w:val="24"/>
        </w:rPr>
        <w:tab/>
        <w:t xml:space="preserve">Probate of her Will.   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p.64)</w:t>
      </w:r>
    </w:p>
    <w:p w:rsid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Barkere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Smyth(q.v.)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Hobert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(ibid.)</w:t>
      </w:r>
    </w:p>
    <w:p w:rsid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4934" w:rsidRPr="005C4934" w:rsidRDefault="005C493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November 2015</w:t>
      </w:r>
      <w:bookmarkStart w:id="0" w:name="_GoBack"/>
      <w:bookmarkEnd w:id="0"/>
    </w:p>
    <w:sectPr w:rsidR="005C4934" w:rsidRPr="005C49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934" w:rsidRDefault="005C4934" w:rsidP="00564E3C">
      <w:pPr>
        <w:spacing w:after="0" w:line="240" w:lineRule="auto"/>
      </w:pPr>
      <w:r>
        <w:separator/>
      </w:r>
    </w:p>
  </w:endnote>
  <w:endnote w:type="continuationSeparator" w:id="0">
    <w:p w:rsidR="005C4934" w:rsidRDefault="005C493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C4934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934" w:rsidRDefault="005C4934" w:rsidP="00564E3C">
      <w:pPr>
        <w:spacing w:after="0" w:line="240" w:lineRule="auto"/>
      </w:pPr>
      <w:r>
        <w:separator/>
      </w:r>
    </w:p>
  </w:footnote>
  <w:footnote w:type="continuationSeparator" w:id="0">
    <w:p w:rsidR="005C4934" w:rsidRDefault="005C493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934"/>
    <w:rsid w:val="00372DC6"/>
    <w:rsid w:val="00564E3C"/>
    <w:rsid w:val="005C4934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71D0E"/>
  <w15:chartTrackingRefBased/>
  <w15:docId w15:val="{F58D37B0-BEFD-4D0F-A1D0-E245DB96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2015-11-10T19:26:00Z</dcterms:created>
  <dcterms:modified xsi:type="dcterms:W3CDTF">2015-11-10T19:30:00Z</dcterms:modified>
</cp:coreProperties>
</file>